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68" w:rsidRPr="00DB72EF" w:rsidRDefault="00C94C68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C94C68" w:rsidRPr="00DB72EF" w:rsidRDefault="00C94C6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94C68" w:rsidRPr="00DB72EF" w:rsidRDefault="00C94C6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94C68" w:rsidRPr="00DB72EF" w:rsidRDefault="00C94C68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C94C68" w:rsidRPr="00DB72EF" w:rsidRDefault="00C94C68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C94C68" w:rsidRPr="00DB72EF" w:rsidRDefault="00C94C68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C94C68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C94C68" w:rsidRPr="00DB72EF" w:rsidRDefault="00C94C68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C94C68" w:rsidRDefault="00C94C68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C94C68" w:rsidRDefault="00C94C68" w:rsidP="00E266AA">
      <w:pPr>
        <w:rPr>
          <w:bCs/>
          <w:i/>
        </w:rPr>
      </w:pPr>
      <w:bookmarkStart w:id="0" w:name="_GoBack"/>
      <w:bookmarkEnd w:id="0"/>
    </w:p>
    <w:p w:rsidR="00C94C68" w:rsidRDefault="00C94C68" w:rsidP="00E266AA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 i części 2 zamówienia *</w:t>
      </w:r>
    </w:p>
    <w:p w:rsidR="00C94C68" w:rsidRPr="00DB72EF" w:rsidRDefault="00C94C68" w:rsidP="00DB72EF">
      <w:pPr>
        <w:autoSpaceDE/>
        <w:rPr>
          <w:i/>
          <w:color w:val="auto"/>
          <w:lang w:eastAsia="ar-SA"/>
        </w:rPr>
      </w:pPr>
    </w:p>
    <w:p w:rsidR="00C94C68" w:rsidRPr="00DB72EF" w:rsidRDefault="00C94C68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C94C68" w:rsidRPr="00DB72EF" w:rsidRDefault="00C94C68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C94C68" w:rsidRPr="00DB72EF" w:rsidRDefault="00C94C68">
      <w:pPr>
        <w:autoSpaceDE/>
        <w:jc w:val="both"/>
        <w:rPr>
          <w:b/>
          <w:i/>
          <w:color w:val="auto"/>
          <w:lang w:eastAsia="ar-SA"/>
        </w:rPr>
      </w:pPr>
    </w:p>
    <w:p w:rsidR="00C94C68" w:rsidRDefault="00C94C68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C94C68" w:rsidRPr="00DB72EF" w:rsidRDefault="00C94C68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C94C68" w:rsidRPr="00DB72EF" w:rsidRDefault="00C94C68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C94C68" w:rsidRPr="00DB72EF" w:rsidRDefault="00C94C68" w:rsidP="00E266AA">
      <w:pPr>
        <w:autoSpaceDE/>
        <w:rPr>
          <w:i/>
          <w:color w:val="auto"/>
          <w:lang w:eastAsia="ar-SA"/>
        </w:rPr>
      </w:pPr>
    </w:p>
    <w:p w:rsidR="00C94C68" w:rsidRPr="00D129FC" w:rsidRDefault="00C94C68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>prowadzonego w trybie podstawowym 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C94C68" w:rsidRDefault="00C94C68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C94C68" w:rsidRPr="00D129FC" w:rsidRDefault="00C94C68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129FC">
        <w:rPr>
          <w:b/>
          <w:color w:val="auto"/>
          <w:sz w:val="28"/>
          <w:szCs w:val="28"/>
          <w:lang w:eastAsia="ar-SA"/>
        </w:rPr>
        <w:t>„</w:t>
      </w:r>
      <w:r w:rsidRPr="00FB1D7C">
        <w:rPr>
          <w:b/>
          <w:color w:val="auto"/>
          <w:sz w:val="28"/>
          <w:szCs w:val="28"/>
        </w:rPr>
        <w:t xml:space="preserve">Roboty budowlane w Szkołach Podstawowych w Gminie Święciechowa </w:t>
      </w:r>
      <w:r>
        <w:rPr>
          <w:b/>
          <w:color w:val="auto"/>
          <w:sz w:val="28"/>
          <w:szCs w:val="28"/>
        </w:rPr>
        <w:br/>
      </w:r>
      <w:r w:rsidRPr="00FB1D7C">
        <w:rPr>
          <w:b/>
          <w:color w:val="auto"/>
          <w:sz w:val="28"/>
          <w:szCs w:val="28"/>
        </w:rPr>
        <w:t>w ramach projektu - Dostępna Szkoła</w:t>
      </w:r>
      <w:r w:rsidRPr="00D129FC">
        <w:rPr>
          <w:b/>
          <w:color w:val="auto"/>
          <w:sz w:val="28"/>
          <w:szCs w:val="28"/>
          <w:lang w:eastAsia="ar-SA"/>
        </w:rPr>
        <w:t>”</w:t>
      </w:r>
    </w:p>
    <w:p w:rsidR="00C94C68" w:rsidRPr="00E23FD0" w:rsidRDefault="00C94C68">
      <w:pPr>
        <w:autoSpaceDE/>
        <w:jc w:val="both"/>
        <w:rPr>
          <w:color w:val="auto"/>
          <w:lang w:eastAsia="ar-SA"/>
        </w:rPr>
      </w:pPr>
    </w:p>
    <w:p w:rsidR="00C94C68" w:rsidRPr="00DB72EF" w:rsidRDefault="00C94C68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C94C68" w:rsidRPr="00DB72EF" w:rsidRDefault="00C94C68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C94C68" w:rsidRPr="00DB72EF" w:rsidRDefault="00C94C68">
      <w:pPr>
        <w:autoSpaceDE/>
        <w:jc w:val="both"/>
        <w:rPr>
          <w:lang w:eastAsia="ar-SA"/>
        </w:rPr>
      </w:pPr>
    </w:p>
    <w:p w:rsidR="00C94C68" w:rsidRPr="00DB72EF" w:rsidRDefault="00C94C68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C94C68" w:rsidRPr="00FF406D" w:rsidRDefault="00C94C68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C94C68" w:rsidRPr="00DB72EF" w:rsidRDefault="00C94C68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C94C68" w:rsidRPr="002A3B44" w:rsidRDefault="00C94C68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C94C68" w:rsidRDefault="00C94C68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C94C68" w:rsidRPr="00134442" w:rsidRDefault="00C94C68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C94C68" w:rsidRPr="00A64A42" w:rsidRDefault="00C94C68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C94C68" w:rsidRPr="00A64A42" w:rsidRDefault="00C94C68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C94C68" w:rsidRDefault="00C94C68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C94C68" w:rsidRPr="00D46125" w:rsidRDefault="00C94C68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C94C68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C68" w:rsidRDefault="00C94C6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C94C68" w:rsidRDefault="00C94C6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68" w:rsidRDefault="00C94C68">
    <w:pPr>
      <w:pStyle w:val="Footer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51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C68" w:rsidRDefault="00C94C6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C94C68" w:rsidRDefault="00C94C68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C68" w:rsidRDefault="00C94C68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FS.271.9.2022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5171B"/>
    <w:rsid w:val="000519E6"/>
    <w:rsid w:val="00094E1B"/>
    <w:rsid w:val="000B19FF"/>
    <w:rsid w:val="000B2F36"/>
    <w:rsid w:val="000C391C"/>
    <w:rsid w:val="000F41A6"/>
    <w:rsid w:val="00105DA1"/>
    <w:rsid w:val="00111837"/>
    <w:rsid w:val="00114648"/>
    <w:rsid w:val="00134442"/>
    <w:rsid w:val="0014606D"/>
    <w:rsid w:val="001632BC"/>
    <w:rsid w:val="001874C7"/>
    <w:rsid w:val="00194C7F"/>
    <w:rsid w:val="001B10EE"/>
    <w:rsid w:val="001D4984"/>
    <w:rsid w:val="001E100B"/>
    <w:rsid w:val="001E6FE0"/>
    <w:rsid w:val="0021519A"/>
    <w:rsid w:val="0025432C"/>
    <w:rsid w:val="002641C7"/>
    <w:rsid w:val="00266115"/>
    <w:rsid w:val="00297F94"/>
    <w:rsid w:val="002A3B44"/>
    <w:rsid w:val="002B3EDD"/>
    <w:rsid w:val="00322BE8"/>
    <w:rsid w:val="00363CE9"/>
    <w:rsid w:val="00383B03"/>
    <w:rsid w:val="003844DC"/>
    <w:rsid w:val="00393F26"/>
    <w:rsid w:val="003C4ADC"/>
    <w:rsid w:val="003D1D8F"/>
    <w:rsid w:val="003E0FF8"/>
    <w:rsid w:val="003E5C74"/>
    <w:rsid w:val="004045BB"/>
    <w:rsid w:val="00464864"/>
    <w:rsid w:val="00480D31"/>
    <w:rsid w:val="004901B3"/>
    <w:rsid w:val="004A4E7D"/>
    <w:rsid w:val="004A6002"/>
    <w:rsid w:val="004B18F2"/>
    <w:rsid w:val="004C2900"/>
    <w:rsid w:val="00500BE5"/>
    <w:rsid w:val="00501057"/>
    <w:rsid w:val="005055E4"/>
    <w:rsid w:val="00523C16"/>
    <w:rsid w:val="00544E5B"/>
    <w:rsid w:val="00572248"/>
    <w:rsid w:val="0058748E"/>
    <w:rsid w:val="00593052"/>
    <w:rsid w:val="005B0CC2"/>
    <w:rsid w:val="005D0B41"/>
    <w:rsid w:val="005D5D0E"/>
    <w:rsid w:val="0062259D"/>
    <w:rsid w:val="00680191"/>
    <w:rsid w:val="006B199B"/>
    <w:rsid w:val="006D04DD"/>
    <w:rsid w:val="006F12DC"/>
    <w:rsid w:val="0074453E"/>
    <w:rsid w:val="00764BC2"/>
    <w:rsid w:val="007D56B4"/>
    <w:rsid w:val="007D6E3F"/>
    <w:rsid w:val="007F6F4E"/>
    <w:rsid w:val="00822757"/>
    <w:rsid w:val="00873F25"/>
    <w:rsid w:val="008E6EF9"/>
    <w:rsid w:val="008F16FD"/>
    <w:rsid w:val="00917FE5"/>
    <w:rsid w:val="00937004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95791"/>
    <w:rsid w:val="00AD7340"/>
    <w:rsid w:val="00B10CCF"/>
    <w:rsid w:val="00B3342F"/>
    <w:rsid w:val="00B54C73"/>
    <w:rsid w:val="00B965EB"/>
    <w:rsid w:val="00BA5C89"/>
    <w:rsid w:val="00BE52E8"/>
    <w:rsid w:val="00C157D1"/>
    <w:rsid w:val="00C17033"/>
    <w:rsid w:val="00C33106"/>
    <w:rsid w:val="00C53A18"/>
    <w:rsid w:val="00C8224E"/>
    <w:rsid w:val="00C94C68"/>
    <w:rsid w:val="00D129FC"/>
    <w:rsid w:val="00D2180E"/>
    <w:rsid w:val="00D27D2C"/>
    <w:rsid w:val="00D45740"/>
    <w:rsid w:val="00D46125"/>
    <w:rsid w:val="00D656E8"/>
    <w:rsid w:val="00DB72EF"/>
    <w:rsid w:val="00DE7818"/>
    <w:rsid w:val="00E00087"/>
    <w:rsid w:val="00E04DB3"/>
    <w:rsid w:val="00E17601"/>
    <w:rsid w:val="00E23FD0"/>
    <w:rsid w:val="00E266AA"/>
    <w:rsid w:val="00E43244"/>
    <w:rsid w:val="00E73CF3"/>
    <w:rsid w:val="00F06230"/>
    <w:rsid w:val="00F12B0F"/>
    <w:rsid w:val="00F203A3"/>
    <w:rsid w:val="00F35E94"/>
    <w:rsid w:val="00F45E14"/>
    <w:rsid w:val="00F53668"/>
    <w:rsid w:val="00F7205D"/>
    <w:rsid w:val="00FA2F76"/>
    <w:rsid w:val="00FB1D7C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981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261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23</cp:revision>
  <dcterms:created xsi:type="dcterms:W3CDTF">2021-04-20T12:35:00Z</dcterms:created>
  <dcterms:modified xsi:type="dcterms:W3CDTF">2022-08-02T12:57:00Z</dcterms:modified>
</cp:coreProperties>
</file>